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793" w:rsidRDefault="00197793" w:rsidP="00197793">
      <w:pPr>
        <w:rPr>
          <w:rFonts w:ascii="Calibri" w:hAnsi="Calibri" w:cs="Calibri"/>
          <w:b/>
          <w:sz w:val="40"/>
          <w:highlight w:val="yellow"/>
        </w:rPr>
      </w:pPr>
    </w:p>
    <w:p w:rsidR="00197793" w:rsidRPr="007E1E43" w:rsidRDefault="00197793" w:rsidP="00197793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7E1E43">
        <w:rPr>
          <w:rFonts w:ascii="Calibri" w:hAnsi="Calibri" w:cs="Calibri"/>
          <w:szCs w:val="24"/>
        </w:rPr>
        <w:t>Akce:</w:t>
      </w:r>
      <w:r w:rsidRPr="007E1E43">
        <w:rPr>
          <w:rFonts w:ascii="Calibri" w:hAnsi="Calibri" w:cs="Calibri"/>
          <w:b/>
          <w:szCs w:val="24"/>
        </w:rPr>
        <w:tab/>
      </w:r>
      <w:r w:rsidR="000E32DC">
        <w:rPr>
          <w:rFonts w:ascii="Calibri" w:hAnsi="Calibri" w:cs="Calibri"/>
          <w:b/>
          <w:szCs w:val="24"/>
        </w:rPr>
        <w:t>PŘÍSTAVBA ZÁKLADNÍ ŠKOLY ÚSTAVNÍ</w:t>
      </w:r>
      <w:r w:rsidRPr="007E1E43">
        <w:rPr>
          <w:rFonts w:ascii="Calibri" w:hAnsi="Calibri" w:cs="Calibri"/>
          <w:b/>
          <w:szCs w:val="24"/>
        </w:rPr>
        <w:tab/>
      </w:r>
    </w:p>
    <w:p w:rsidR="00197793" w:rsidRPr="001A70C1" w:rsidRDefault="00197793" w:rsidP="00A24790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sz w:val="12"/>
          <w:szCs w:val="12"/>
          <w:highlight w:val="yellow"/>
        </w:rPr>
      </w:pPr>
      <w:r w:rsidRPr="007E1E43">
        <w:rPr>
          <w:rFonts w:ascii="Calibri" w:hAnsi="Calibri" w:cs="Calibri"/>
          <w:b/>
          <w:szCs w:val="24"/>
        </w:rPr>
        <w:tab/>
      </w:r>
      <w:r w:rsidR="00CB1880">
        <w:rPr>
          <w:rFonts w:ascii="Calibri" w:hAnsi="Calibri" w:cs="Calibri"/>
          <w:b/>
          <w:szCs w:val="24"/>
        </w:rPr>
        <w:t>D1.4.4</w:t>
      </w:r>
      <w:r w:rsidR="00A24790">
        <w:rPr>
          <w:rFonts w:ascii="Calibri" w:hAnsi="Calibri" w:cs="Calibri"/>
          <w:b/>
          <w:szCs w:val="24"/>
        </w:rPr>
        <w:tab/>
      </w:r>
      <w:r w:rsidRPr="007E1E43">
        <w:rPr>
          <w:rFonts w:ascii="Calibri" w:hAnsi="Calibri" w:cs="Calibri"/>
          <w:b/>
          <w:szCs w:val="24"/>
        </w:rPr>
        <w:tab/>
      </w:r>
      <w:r w:rsidR="00CB1880">
        <w:rPr>
          <w:rFonts w:ascii="Calibri" w:hAnsi="Calibri" w:cs="Calibri"/>
          <w:b/>
          <w:szCs w:val="24"/>
        </w:rPr>
        <w:t>VZDUCHOTECHNIKA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</w:p>
    <w:p w:rsidR="00711C28" w:rsidRDefault="00197793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 w:rsidRPr="008248D1">
        <w:rPr>
          <w:rFonts w:ascii="Calibri" w:hAnsi="Calibri" w:cs="Calibri"/>
          <w:b/>
          <w:color w:val="auto"/>
        </w:rPr>
        <w:tab/>
      </w:r>
    </w:p>
    <w:p w:rsidR="00197793" w:rsidRDefault="00711C28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color w:val="auto"/>
        </w:rPr>
        <w:tab/>
      </w:r>
      <w:r w:rsidR="00197793" w:rsidRPr="008248D1">
        <w:rPr>
          <w:rFonts w:ascii="Calibri" w:hAnsi="Calibri" w:cs="Calibri"/>
          <w:b/>
          <w:color w:val="auto"/>
        </w:rPr>
        <w:tab/>
      </w:r>
      <w:r w:rsidR="00197793">
        <w:rPr>
          <w:rFonts w:ascii="Calibri" w:hAnsi="Calibri" w:cs="Calibri"/>
          <w:b/>
          <w:color w:val="auto"/>
        </w:rPr>
        <w:t>01</w:t>
      </w:r>
      <w:r w:rsidR="00197793" w:rsidRPr="008248D1">
        <w:rPr>
          <w:rFonts w:ascii="Calibri" w:hAnsi="Calibri" w:cs="Calibri"/>
          <w:b/>
          <w:color w:val="auto"/>
          <w:szCs w:val="24"/>
        </w:rPr>
        <w:tab/>
      </w:r>
      <w:r w:rsidR="00197793" w:rsidRPr="008248D1">
        <w:rPr>
          <w:rFonts w:ascii="Calibri" w:hAnsi="Calibri" w:cs="Calibri"/>
          <w:b/>
          <w:color w:val="auto"/>
          <w:szCs w:val="24"/>
        </w:rPr>
        <w:tab/>
      </w:r>
      <w:r w:rsidR="00197793">
        <w:rPr>
          <w:rFonts w:ascii="Calibri" w:hAnsi="Calibri" w:cs="Calibri"/>
          <w:b/>
          <w:szCs w:val="24"/>
        </w:rPr>
        <w:t>TECHNICKÁ ZPRÁVA</w:t>
      </w:r>
    </w:p>
    <w:p w:rsidR="00197793" w:rsidRDefault="00197793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>0</w:t>
      </w:r>
      <w:r w:rsidR="000E32DC">
        <w:rPr>
          <w:rFonts w:ascii="Calibri" w:hAnsi="Calibri" w:cs="Calibri"/>
          <w:b/>
          <w:color w:val="auto"/>
          <w:szCs w:val="24"/>
        </w:rPr>
        <w:t>2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PŮDORYS 1.</w:t>
      </w:r>
      <w:r w:rsidR="000E32DC">
        <w:rPr>
          <w:rFonts w:ascii="Calibri" w:hAnsi="Calibri" w:cs="Calibri"/>
          <w:b/>
          <w:szCs w:val="24"/>
        </w:rPr>
        <w:t>NP</w:t>
      </w:r>
    </w:p>
    <w:p w:rsidR="00760845" w:rsidRDefault="00760845" w:rsidP="00197793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03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  <w:r w:rsidR="00CB1880">
        <w:rPr>
          <w:rFonts w:ascii="Calibri" w:hAnsi="Calibri" w:cs="Calibri"/>
          <w:b/>
          <w:szCs w:val="24"/>
        </w:rPr>
        <w:t>ŘEZ A-A, B-B</w:t>
      </w:r>
    </w:p>
    <w:p w:rsidR="00711C28" w:rsidRPr="008248D1" w:rsidRDefault="00760845" w:rsidP="00711C28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>
        <w:rPr>
          <w:rFonts w:ascii="Calibri" w:hAnsi="Calibri" w:cs="Calibri"/>
          <w:b/>
          <w:szCs w:val="24"/>
        </w:rPr>
        <w:tab/>
      </w:r>
      <w:r w:rsidR="00711C28" w:rsidRPr="008248D1">
        <w:rPr>
          <w:rFonts w:ascii="Calibri" w:hAnsi="Calibri" w:cs="Calibri"/>
          <w:b/>
          <w:color w:val="auto"/>
          <w:szCs w:val="24"/>
        </w:rPr>
        <w:tab/>
      </w:r>
    </w:p>
    <w:p w:rsidR="000E32DC" w:rsidRDefault="000E32DC" w:rsidP="000E32DC">
      <w:pPr>
        <w:rPr>
          <w:rFonts w:ascii="Calibri" w:hAnsi="Calibri" w:cs="Calibri"/>
          <w:b/>
          <w:sz w:val="40"/>
          <w:highlight w:val="yellow"/>
        </w:rPr>
      </w:pPr>
    </w:p>
    <w:p w:rsidR="00CB1880" w:rsidRPr="007E1E43" w:rsidRDefault="00CB1880" w:rsidP="00CB1880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7E1E43">
        <w:rPr>
          <w:rFonts w:ascii="Calibri" w:hAnsi="Calibri" w:cs="Calibri"/>
          <w:szCs w:val="24"/>
        </w:rPr>
        <w:t>Akce:</w:t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PŘÍSTAVBA ZÁKLADNÍ ŠKOLY ÚSTAVNÍ</w:t>
      </w:r>
      <w:r w:rsidRPr="007E1E43">
        <w:rPr>
          <w:rFonts w:ascii="Calibri" w:hAnsi="Calibri" w:cs="Calibri"/>
          <w:b/>
          <w:szCs w:val="24"/>
        </w:rPr>
        <w:tab/>
      </w:r>
    </w:p>
    <w:p w:rsidR="00CB1880" w:rsidRPr="001A70C1" w:rsidRDefault="00CB1880" w:rsidP="00CB1880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sz w:val="12"/>
          <w:szCs w:val="12"/>
          <w:highlight w:val="yellow"/>
        </w:rPr>
      </w:pP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D1.4.4</w:t>
      </w:r>
      <w:r>
        <w:rPr>
          <w:rFonts w:ascii="Calibri" w:hAnsi="Calibri" w:cs="Calibri"/>
          <w:b/>
          <w:szCs w:val="24"/>
        </w:rPr>
        <w:tab/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VZDUCHOTECHNIKA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</w:p>
    <w:p w:rsidR="00CB1880" w:rsidRDefault="00CB1880" w:rsidP="00CB1880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 w:rsidRPr="008248D1">
        <w:rPr>
          <w:rFonts w:ascii="Calibri" w:hAnsi="Calibri" w:cs="Calibri"/>
          <w:b/>
          <w:color w:val="auto"/>
        </w:rPr>
        <w:tab/>
      </w:r>
    </w:p>
    <w:p w:rsidR="00CB1880" w:rsidRDefault="00CB1880" w:rsidP="00CB1880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>01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TECHNICKÁ ZPRÁVA</w:t>
      </w:r>
    </w:p>
    <w:p w:rsidR="00CB1880" w:rsidRDefault="00CB1880" w:rsidP="00CB1880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>0</w:t>
      </w:r>
      <w:r>
        <w:rPr>
          <w:rFonts w:ascii="Calibri" w:hAnsi="Calibri" w:cs="Calibri"/>
          <w:b/>
          <w:color w:val="auto"/>
          <w:szCs w:val="24"/>
        </w:rPr>
        <w:t>2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PŮDORYS 1.NP</w:t>
      </w:r>
    </w:p>
    <w:p w:rsidR="00CB1880" w:rsidRDefault="00CB1880" w:rsidP="00CB1880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03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ŘEZ A-A, B-B</w:t>
      </w:r>
    </w:p>
    <w:p w:rsidR="00CB1880" w:rsidRPr="008248D1" w:rsidRDefault="00CB1880" w:rsidP="00CB1880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>
        <w:rPr>
          <w:rFonts w:ascii="Calibri" w:hAnsi="Calibri" w:cs="Calibri"/>
          <w:b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</w:p>
    <w:p w:rsidR="00CB1880" w:rsidRDefault="00CB1880" w:rsidP="000E32DC">
      <w:pPr>
        <w:rPr>
          <w:rFonts w:ascii="Calibri" w:hAnsi="Calibri" w:cs="Calibri"/>
          <w:b/>
          <w:sz w:val="40"/>
          <w:highlight w:val="yellow"/>
        </w:rPr>
      </w:pPr>
    </w:p>
    <w:p w:rsidR="00CB1880" w:rsidRPr="007E1E43" w:rsidRDefault="00CB1880" w:rsidP="00CB1880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7E1E43">
        <w:rPr>
          <w:rFonts w:ascii="Calibri" w:hAnsi="Calibri" w:cs="Calibri"/>
          <w:szCs w:val="24"/>
        </w:rPr>
        <w:t>Akce:</w:t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PŘÍSTAVBA ZÁKLADNÍ ŠKOLY ÚSTAVNÍ</w:t>
      </w:r>
      <w:r w:rsidRPr="007E1E43">
        <w:rPr>
          <w:rFonts w:ascii="Calibri" w:hAnsi="Calibri" w:cs="Calibri"/>
          <w:b/>
          <w:szCs w:val="24"/>
        </w:rPr>
        <w:tab/>
      </w:r>
    </w:p>
    <w:p w:rsidR="00CB1880" w:rsidRPr="001A70C1" w:rsidRDefault="00CB1880" w:rsidP="00CB1880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sz w:val="12"/>
          <w:szCs w:val="12"/>
          <w:highlight w:val="yellow"/>
        </w:rPr>
      </w:pP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D1.4.4</w:t>
      </w:r>
      <w:r>
        <w:rPr>
          <w:rFonts w:ascii="Calibri" w:hAnsi="Calibri" w:cs="Calibri"/>
          <w:b/>
          <w:szCs w:val="24"/>
        </w:rPr>
        <w:tab/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VZDUCHOTECHNIKA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</w:p>
    <w:p w:rsidR="00CB1880" w:rsidRDefault="00CB1880" w:rsidP="00CB1880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 w:rsidRPr="008248D1">
        <w:rPr>
          <w:rFonts w:ascii="Calibri" w:hAnsi="Calibri" w:cs="Calibri"/>
          <w:b/>
          <w:color w:val="auto"/>
        </w:rPr>
        <w:tab/>
      </w:r>
    </w:p>
    <w:p w:rsidR="00CB1880" w:rsidRDefault="00CB1880" w:rsidP="00CB1880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>01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TECHNICKÁ ZPRÁVA</w:t>
      </w:r>
    </w:p>
    <w:p w:rsidR="00CB1880" w:rsidRDefault="00CB1880" w:rsidP="00CB1880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>0</w:t>
      </w:r>
      <w:r>
        <w:rPr>
          <w:rFonts w:ascii="Calibri" w:hAnsi="Calibri" w:cs="Calibri"/>
          <w:b/>
          <w:color w:val="auto"/>
          <w:szCs w:val="24"/>
        </w:rPr>
        <w:t>2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PŮDORYS 1.NP</w:t>
      </w:r>
    </w:p>
    <w:p w:rsidR="00CB1880" w:rsidRDefault="00CB1880" w:rsidP="00CB1880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03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ŘEZ A-A, B-B</w:t>
      </w:r>
    </w:p>
    <w:p w:rsidR="00CB1880" w:rsidRPr="008248D1" w:rsidRDefault="00CB1880" w:rsidP="00CB1880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>
        <w:rPr>
          <w:rFonts w:ascii="Calibri" w:hAnsi="Calibri" w:cs="Calibri"/>
          <w:b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</w:p>
    <w:p w:rsidR="007615A2" w:rsidRDefault="007615A2" w:rsidP="007615A2">
      <w:pPr>
        <w:rPr>
          <w:rFonts w:ascii="Calibri" w:hAnsi="Calibri" w:cs="Calibri"/>
          <w:b/>
          <w:sz w:val="40"/>
          <w:highlight w:val="yellow"/>
        </w:rPr>
      </w:pPr>
    </w:p>
    <w:p w:rsidR="007615A2" w:rsidRPr="007E1E43" w:rsidRDefault="007615A2" w:rsidP="007615A2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7E1E43">
        <w:rPr>
          <w:rFonts w:ascii="Calibri" w:hAnsi="Calibri" w:cs="Calibri"/>
          <w:szCs w:val="24"/>
        </w:rPr>
        <w:t>Akce:</w:t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PŘÍSTAVBA ZÁKLADNÍ ŠKOLY ÚSTAVNÍ</w:t>
      </w:r>
      <w:r w:rsidRPr="007E1E43">
        <w:rPr>
          <w:rFonts w:ascii="Calibri" w:hAnsi="Calibri" w:cs="Calibri"/>
          <w:b/>
          <w:szCs w:val="24"/>
        </w:rPr>
        <w:tab/>
      </w:r>
    </w:p>
    <w:p w:rsidR="007615A2" w:rsidRPr="001A70C1" w:rsidRDefault="007615A2" w:rsidP="007615A2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sz w:val="12"/>
          <w:szCs w:val="12"/>
          <w:highlight w:val="yellow"/>
        </w:rPr>
      </w:pP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D1.4.4</w:t>
      </w:r>
      <w:r>
        <w:rPr>
          <w:rFonts w:ascii="Calibri" w:hAnsi="Calibri" w:cs="Calibri"/>
          <w:b/>
          <w:szCs w:val="24"/>
        </w:rPr>
        <w:tab/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VZDUCHOTECHNIKA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</w:p>
    <w:p w:rsidR="007615A2" w:rsidRDefault="007615A2" w:rsidP="007615A2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 w:rsidRPr="008248D1">
        <w:rPr>
          <w:rFonts w:ascii="Calibri" w:hAnsi="Calibri" w:cs="Calibri"/>
          <w:b/>
          <w:color w:val="auto"/>
        </w:rPr>
        <w:tab/>
      </w:r>
    </w:p>
    <w:p w:rsidR="007615A2" w:rsidRDefault="007615A2" w:rsidP="007615A2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>01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TECHNICKÁ ZPRÁVA</w:t>
      </w:r>
    </w:p>
    <w:p w:rsidR="007615A2" w:rsidRDefault="007615A2" w:rsidP="007615A2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>0</w:t>
      </w:r>
      <w:r>
        <w:rPr>
          <w:rFonts w:ascii="Calibri" w:hAnsi="Calibri" w:cs="Calibri"/>
          <w:b/>
          <w:color w:val="auto"/>
          <w:szCs w:val="24"/>
        </w:rPr>
        <w:t>2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PŮDORYS 1.NP</w:t>
      </w:r>
    </w:p>
    <w:p w:rsidR="007615A2" w:rsidRDefault="007615A2" w:rsidP="007615A2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03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ŘEZ A-A, B-B</w:t>
      </w:r>
    </w:p>
    <w:p w:rsidR="007615A2" w:rsidRPr="008248D1" w:rsidRDefault="007615A2" w:rsidP="007615A2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>
        <w:rPr>
          <w:rFonts w:ascii="Calibri" w:hAnsi="Calibri" w:cs="Calibri"/>
          <w:b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</w:p>
    <w:p w:rsidR="007615A2" w:rsidRDefault="007615A2" w:rsidP="007615A2">
      <w:pPr>
        <w:rPr>
          <w:rFonts w:ascii="Calibri" w:hAnsi="Calibri" w:cs="Calibri"/>
          <w:b/>
          <w:sz w:val="40"/>
          <w:highlight w:val="yellow"/>
        </w:rPr>
      </w:pPr>
    </w:p>
    <w:p w:rsidR="007615A2" w:rsidRPr="007E1E43" w:rsidRDefault="007615A2" w:rsidP="007615A2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b/>
          <w:szCs w:val="24"/>
        </w:rPr>
      </w:pPr>
      <w:r w:rsidRPr="007E1E43">
        <w:rPr>
          <w:rFonts w:ascii="Calibri" w:hAnsi="Calibri" w:cs="Calibri"/>
          <w:szCs w:val="24"/>
        </w:rPr>
        <w:t>Akce:</w:t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PŘÍSTAVBA ZÁKLADNÍ ŠKOLY ÚSTAVNÍ</w:t>
      </w:r>
      <w:r w:rsidRPr="007E1E43">
        <w:rPr>
          <w:rFonts w:ascii="Calibri" w:hAnsi="Calibri" w:cs="Calibri"/>
          <w:b/>
          <w:szCs w:val="24"/>
        </w:rPr>
        <w:tab/>
      </w:r>
    </w:p>
    <w:p w:rsidR="007615A2" w:rsidRPr="001A70C1" w:rsidRDefault="007615A2" w:rsidP="007615A2">
      <w:pPr>
        <w:pStyle w:val="Zkladntext"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rPr>
          <w:rFonts w:ascii="Calibri" w:hAnsi="Calibri" w:cs="Calibri"/>
          <w:sz w:val="12"/>
          <w:szCs w:val="12"/>
          <w:highlight w:val="yellow"/>
        </w:rPr>
      </w:pP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D1.4.4</w:t>
      </w:r>
      <w:r>
        <w:rPr>
          <w:rFonts w:ascii="Calibri" w:hAnsi="Calibri" w:cs="Calibri"/>
          <w:b/>
          <w:szCs w:val="24"/>
        </w:rPr>
        <w:tab/>
      </w:r>
      <w:r w:rsidRPr="007E1E43"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>VZDUCHOTECHNIKA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</w:r>
    </w:p>
    <w:p w:rsidR="007615A2" w:rsidRDefault="007615A2" w:rsidP="007615A2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</w:rPr>
      </w:pPr>
      <w:r w:rsidRPr="008248D1">
        <w:rPr>
          <w:rFonts w:ascii="Calibri" w:hAnsi="Calibri" w:cs="Calibri"/>
          <w:b/>
          <w:color w:val="auto"/>
        </w:rPr>
        <w:tab/>
      </w:r>
    </w:p>
    <w:p w:rsidR="007615A2" w:rsidRDefault="007615A2" w:rsidP="007615A2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>
        <w:rPr>
          <w:rFonts w:ascii="Calibri" w:hAnsi="Calibri" w:cs="Calibri"/>
          <w:b/>
          <w:color w:val="auto"/>
        </w:rPr>
        <w:t>01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TECHNICKÁ ZPRÁVA</w:t>
      </w:r>
    </w:p>
    <w:p w:rsidR="007615A2" w:rsidRDefault="007615A2" w:rsidP="007615A2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>0</w:t>
      </w:r>
      <w:r>
        <w:rPr>
          <w:rFonts w:ascii="Calibri" w:hAnsi="Calibri" w:cs="Calibri"/>
          <w:b/>
          <w:color w:val="auto"/>
          <w:szCs w:val="24"/>
        </w:rPr>
        <w:t>2</w:t>
      </w:r>
      <w:r w:rsidRPr="008248D1">
        <w:rPr>
          <w:rFonts w:ascii="Calibri" w:hAnsi="Calibri" w:cs="Calibri"/>
          <w:b/>
          <w:color w:val="auto"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  <w:r>
        <w:rPr>
          <w:rFonts w:ascii="Calibri" w:hAnsi="Calibri" w:cs="Calibri"/>
          <w:b/>
          <w:szCs w:val="24"/>
        </w:rPr>
        <w:t>PŮDORYS 1.NP</w:t>
      </w:r>
    </w:p>
    <w:p w:rsidR="007615A2" w:rsidRDefault="007615A2" w:rsidP="007615A2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03</w:t>
      </w:r>
      <w:r>
        <w:rPr>
          <w:rFonts w:ascii="Calibri" w:hAnsi="Calibri" w:cs="Calibri"/>
          <w:b/>
          <w:szCs w:val="24"/>
        </w:rPr>
        <w:tab/>
      </w:r>
      <w:r>
        <w:rPr>
          <w:rFonts w:ascii="Calibri" w:hAnsi="Calibri" w:cs="Calibri"/>
          <w:b/>
          <w:szCs w:val="24"/>
        </w:rPr>
        <w:tab/>
        <w:t>ŘEZ A-A, B-B</w:t>
      </w:r>
    </w:p>
    <w:p w:rsidR="007615A2" w:rsidRPr="008248D1" w:rsidRDefault="007615A2" w:rsidP="007615A2">
      <w:pPr>
        <w:pStyle w:val="Zkladntext"/>
        <w:pBdr>
          <w:left w:val="single" w:sz="18" w:space="1" w:color="auto"/>
          <w:bottom w:val="single" w:sz="18" w:space="0" w:color="auto"/>
          <w:right w:val="single" w:sz="18" w:space="1" w:color="auto"/>
        </w:pBdr>
        <w:tabs>
          <w:tab w:val="left" w:pos="567"/>
        </w:tabs>
        <w:rPr>
          <w:rFonts w:ascii="Calibri" w:hAnsi="Calibri" w:cs="Calibri"/>
          <w:b/>
          <w:color w:val="auto"/>
          <w:szCs w:val="24"/>
        </w:rPr>
      </w:pPr>
      <w:r>
        <w:rPr>
          <w:rFonts w:ascii="Calibri" w:hAnsi="Calibri" w:cs="Calibri"/>
          <w:b/>
          <w:szCs w:val="24"/>
        </w:rPr>
        <w:tab/>
      </w:r>
      <w:r w:rsidRPr="008248D1">
        <w:rPr>
          <w:rFonts w:ascii="Calibri" w:hAnsi="Calibri" w:cs="Calibri"/>
          <w:b/>
          <w:color w:val="auto"/>
          <w:szCs w:val="24"/>
        </w:rPr>
        <w:tab/>
      </w:r>
    </w:p>
    <w:p w:rsidR="007615A2" w:rsidRDefault="007615A2" w:rsidP="000E32DC">
      <w:pPr>
        <w:rPr>
          <w:rFonts w:ascii="Calibri" w:hAnsi="Calibri" w:cs="Calibri"/>
          <w:b/>
          <w:sz w:val="40"/>
          <w:highlight w:val="yellow"/>
        </w:rPr>
      </w:pPr>
    </w:p>
    <w:p w:rsidR="007615A2" w:rsidRDefault="007615A2" w:rsidP="000E32DC">
      <w:pPr>
        <w:rPr>
          <w:rFonts w:ascii="Calibri" w:hAnsi="Calibri" w:cs="Calibri"/>
          <w:b/>
          <w:sz w:val="40"/>
          <w:highlight w:val="yellow"/>
        </w:rPr>
      </w:pPr>
    </w:p>
    <w:p w:rsidR="007615A2" w:rsidRDefault="007615A2" w:rsidP="000E32DC">
      <w:pPr>
        <w:rPr>
          <w:rFonts w:ascii="Calibri" w:hAnsi="Calibri" w:cs="Calibri"/>
          <w:b/>
          <w:sz w:val="40"/>
          <w:highlight w:val="yellow"/>
        </w:rPr>
      </w:pPr>
    </w:p>
    <w:p w:rsidR="007615A2" w:rsidRDefault="007615A2" w:rsidP="000E32DC">
      <w:pPr>
        <w:rPr>
          <w:rFonts w:ascii="Calibri" w:hAnsi="Calibri" w:cs="Calibri"/>
          <w:b/>
          <w:sz w:val="40"/>
          <w:highlight w:val="yellow"/>
        </w:rPr>
      </w:pPr>
      <w:bookmarkStart w:id="0" w:name="_GoBack"/>
      <w:bookmarkEnd w:id="0"/>
    </w:p>
    <w:sectPr w:rsidR="007615A2" w:rsidSect="00450812">
      <w:pgSz w:w="11906" w:h="16838"/>
      <w:pgMar w:top="851" w:right="991" w:bottom="284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CE5" w:rsidRDefault="003E7CE5" w:rsidP="00603829">
      <w:r>
        <w:separator/>
      </w:r>
    </w:p>
  </w:endnote>
  <w:endnote w:type="continuationSeparator" w:id="0">
    <w:p w:rsidR="003E7CE5" w:rsidRDefault="003E7CE5" w:rsidP="0060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T*France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CE5" w:rsidRDefault="003E7CE5" w:rsidP="00603829">
      <w:r>
        <w:separator/>
      </w:r>
    </w:p>
  </w:footnote>
  <w:footnote w:type="continuationSeparator" w:id="0">
    <w:p w:rsidR="003E7CE5" w:rsidRDefault="003E7CE5" w:rsidP="00603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F4AC68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64"/>
    <w:rsid w:val="000006AD"/>
    <w:rsid w:val="00001E9F"/>
    <w:rsid w:val="000102E8"/>
    <w:rsid w:val="0002407A"/>
    <w:rsid w:val="0002690D"/>
    <w:rsid w:val="000270AA"/>
    <w:rsid w:val="00030AA3"/>
    <w:rsid w:val="00034D49"/>
    <w:rsid w:val="000422E7"/>
    <w:rsid w:val="00042D4F"/>
    <w:rsid w:val="00042EA6"/>
    <w:rsid w:val="0005526B"/>
    <w:rsid w:val="000700CF"/>
    <w:rsid w:val="000724F1"/>
    <w:rsid w:val="00075C06"/>
    <w:rsid w:val="00082EFB"/>
    <w:rsid w:val="0008341C"/>
    <w:rsid w:val="0009084B"/>
    <w:rsid w:val="000926DF"/>
    <w:rsid w:val="000A2608"/>
    <w:rsid w:val="000A45A3"/>
    <w:rsid w:val="000A7BB2"/>
    <w:rsid w:val="000B103D"/>
    <w:rsid w:val="000B7C68"/>
    <w:rsid w:val="000C1280"/>
    <w:rsid w:val="000C6DF9"/>
    <w:rsid w:val="000D2EAD"/>
    <w:rsid w:val="000E32DC"/>
    <w:rsid w:val="000E7F27"/>
    <w:rsid w:val="000F2B48"/>
    <w:rsid w:val="00100460"/>
    <w:rsid w:val="00106E09"/>
    <w:rsid w:val="00122E5E"/>
    <w:rsid w:val="00124F5A"/>
    <w:rsid w:val="001368CF"/>
    <w:rsid w:val="00136B47"/>
    <w:rsid w:val="00140DE0"/>
    <w:rsid w:val="00144BBD"/>
    <w:rsid w:val="001701B2"/>
    <w:rsid w:val="00180A11"/>
    <w:rsid w:val="00182234"/>
    <w:rsid w:val="00187EDC"/>
    <w:rsid w:val="00187FFA"/>
    <w:rsid w:val="001934A8"/>
    <w:rsid w:val="00197793"/>
    <w:rsid w:val="001A5C8C"/>
    <w:rsid w:val="001A70C1"/>
    <w:rsid w:val="001B05FF"/>
    <w:rsid w:val="001C6420"/>
    <w:rsid w:val="001E03DC"/>
    <w:rsid w:val="001E1444"/>
    <w:rsid w:val="001E1884"/>
    <w:rsid w:val="001E520C"/>
    <w:rsid w:val="001E64FF"/>
    <w:rsid w:val="00201C35"/>
    <w:rsid w:val="00212A59"/>
    <w:rsid w:val="0022016A"/>
    <w:rsid w:val="00233D0D"/>
    <w:rsid w:val="00234E1A"/>
    <w:rsid w:val="00236D06"/>
    <w:rsid w:val="002401E0"/>
    <w:rsid w:val="00241A61"/>
    <w:rsid w:val="00253BBB"/>
    <w:rsid w:val="00263C2D"/>
    <w:rsid w:val="00275765"/>
    <w:rsid w:val="0027729D"/>
    <w:rsid w:val="00280390"/>
    <w:rsid w:val="0028160F"/>
    <w:rsid w:val="00285CF8"/>
    <w:rsid w:val="0029096D"/>
    <w:rsid w:val="002923EC"/>
    <w:rsid w:val="002B03BB"/>
    <w:rsid w:val="002B2697"/>
    <w:rsid w:val="002B39B1"/>
    <w:rsid w:val="002B4632"/>
    <w:rsid w:val="002D7D14"/>
    <w:rsid w:val="002E3D83"/>
    <w:rsid w:val="002F7E33"/>
    <w:rsid w:val="00301FB2"/>
    <w:rsid w:val="00306F2F"/>
    <w:rsid w:val="0031093D"/>
    <w:rsid w:val="00310B05"/>
    <w:rsid w:val="00332DBD"/>
    <w:rsid w:val="003506DA"/>
    <w:rsid w:val="00372A4D"/>
    <w:rsid w:val="00393707"/>
    <w:rsid w:val="0039394E"/>
    <w:rsid w:val="00395671"/>
    <w:rsid w:val="003A3530"/>
    <w:rsid w:val="003D01D4"/>
    <w:rsid w:val="003D116F"/>
    <w:rsid w:val="003D6EB9"/>
    <w:rsid w:val="003E7CE5"/>
    <w:rsid w:val="003F036B"/>
    <w:rsid w:val="003F6B65"/>
    <w:rsid w:val="004038A0"/>
    <w:rsid w:val="00413E80"/>
    <w:rsid w:val="0041562B"/>
    <w:rsid w:val="004253B1"/>
    <w:rsid w:val="00433ADC"/>
    <w:rsid w:val="00450812"/>
    <w:rsid w:val="004519DF"/>
    <w:rsid w:val="0046216E"/>
    <w:rsid w:val="004652D6"/>
    <w:rsid w:val="00471203"/>
    <w:rsid w:val="00475046"/>
    <w:rsid w:val="00477322"/>
    <w:rsid w:val="00482530"/>
    <w:rsid w:val="00491995"/>
    <w:rsid w:val="004B2C1A"/>
    <w:rsid w:val="004D6580"/>
    <w:rsid w:val="004E01D5"/>
    <w:rsid w:val="00511B6C"/>
    <w:rsid w:val="00516F64"/>
    <w:rsid w:val="00530972"/>
    <w:rsid w:val="00533FBA"/>
    <w:rsid w:val="00535013"/>
    <w:rsid w:val="005408DD"/>
    <w:rsid w:val="0055222B"/>
    <w:rsid w:val="00555446"/>
    <w:rsid w:val="00557836"/>
    <w:rsid w:val="005612A5"/>
    <w:rsid w:val="00563524"/>
    <w:rsid w:val="00565F8C"/>
    <w:rsid w:val="00577C2F"/>
    <w:rsid w:val="0059737B"/>
    <w:rsid w:val="005A08CE"/>
    <w:rsid w:val="005A1E4C"/>
    <w:rsid w:val="005A2954"/>
    <w:rsid w:val="005B1EFB"/>
    <w:rsid w:val="005B43AB"/>
    <w:rsid w:val="005B4ED1"/>
    <w:rsid w:val="005B5BA8"/>
    <w:rsid w:val="005C02A8"/>
    <w:rsid w:val="005C6FE7"/>
    <w:rsid w:val="005E5121"/>
    <w:rsid w:val="00603829"/>
    <w:rsid w:val="00604200"/>
    <w:rsid w:val="0061189A"/>
    <w:rsid w:val="00612C67"/>
    <w:rsid w:val="00613907"/>
    <w:rsid w:val="00613947"/>
    <w:rsid w:val="006144F3"/>
    <w:rsid w:val="00614D45"/>
    <w:rsid w:val="0063080A"/>
    <w:rsid w:val="00634816"/>
    <w:rsid w:val="006406C9"/>
    <w:rsid w:val="00641AF8"/>
    <w:rsid w:val="00641F6F"/>
    <w:rsid w:val="006573B8"/>
    <w:rsid w:val="006614E2"/>
    <w:rsid w:val="0066395F"/>
    <w:rsid w:val="00693B25"/>
    <w:rsid w:val="00696CF8"/>
    <w:rsid w:val="006A0B5B"/>
    <w:rsid w:val="006A368B"/>
    <w:rsid w:val="006B2BCC"/>
    <w:rsid w:val="006C185B"/>
    <w:rsid w:val="006D0BC9"/>
    <w:rsid w:val="006D4200"/>
    <w:rsid w:val="006D57ED"/>
    <w:rsid w:val="006D72FD"/>
    <w:rsid w:val="006E0342"/>
    <w:rsid w:val="006F4D56"/>
    <w:rsid w:val="006F582B"/>
    <w:rsid w:val="0070208B"/>
    <w:rsid w:val="00711C28"/>
    <w:rsid w:val="00723232"/>
    <w:rsid w:val="007370A5"/>
    <w:rsid w:val="00740E7D"/>
    <w:rsid w:val="00742024"/>
    <w:rsid w:val="0075669A"/>
    <w:rsid w:val="00760845"/>
    <w:rsid w:val="007615A2"/>
    <w:rsid w:val="00763EB4"/>
    <w:rsid w:val="00770D24"/>
    <w:rsid w:val="007811C1"/>
    <w:rsid w:val="007834B8"/>
    <w:rsid w:val="007914CF"/>
    <w:rsid w:val="007A76E1"/>
    <w:rsid w:val="007C702E"/>
    <w:rsid w:val="007D2EFE"/>
    <w:rsid w:val="007E13AB"/>
    <w:rsid w:val="007E1E43"/>
    <w:rsid w:val="00806399"/>
    <w:rsid w:val="00811CB9"/>
    <w:rsid w:val="00811DB0"/>
    <w:rsid w:val="00816040"/>
    <w:rsid w:val="008248D1"/>
    <w:rsid w:val="00827C88"/>
    <w:rsid w:val="008378B6"/>
    <w:rsid w:val="00864C8C"/>
    <w:rsid w:val="008756D8"/>
    <w:rsid w:val="008814CA"/>
    <w:rsid w:val="00885244"/>
    <w:rsid w:val="008952E1"/>
    <w:rsid w:val="00896C57"/>
    <w:rsid w:val="008D2F87"/>
    <w:rsid w:val="008E03FC"/>
    <w:rsid w:val="00900114"/>
    <w:rsid w:val="00923800"/>
    <w:rsid w:val="00926362"/>
    <w:rsid w:val="00935E7E"/>
    <w:rsid w:val="00936D70"/>
    <w:rsid w:val="00940216"/>
    <w:rsid w:val="009513D3"/>
    <w:rsid w:val="009552F9"/>
    <w:rsid w:val="00964B2E"/>
    <w:rsid w:val="00977030"/>
    <w:rsid w:val="00984E0E"/>
    <w:rsid w:val="00995A01"/>
    <w:rsid w:val="00995A21"/>
    <w:rsid w:val="00996B30"/>
    <w:rsid w:val="009A0DF2"/>
    <w:rsid w:val="009B1D4F"/>
    <w:rsid w:val="009B5216"/>
    <w:rsid w:val="009B73F8"/>
    <w:rsid w:val="009C1408"/>
    <w:rsid w:val="009C4A2B"/>
    <w:rsid w:val="009D3AC6"/>
    <w:rsid w:val="009D4632"/>
    <w:rsid w:val="009D695A"/>
    <w:rsid w:val="009E2FDE"/>
    <w:rsid w:val="009F3377"/>
    <w:rsid w:val="00A051F6"/>
    <w:rsid w:val="00A136B8"/>
    <w:rsid w:val="00A15724"/>
    <w:rsid w:val="00A16D8A"/>
    <w:rsid w:val="00A209DC"/>
    <w:rsid w:val="00A22531"/>
    <w:rsid w:val="00A24790"/>
    <w:rsid w:val="00A27E61"/>
    <w:rsid w:val="00A30BDC"/>
    <w:rsid w:val="00A341A4"/>
    <w:rsid w:val="00A42E66"/>
    <w:rsid w:val="00A47E94"/>
    <w:rsid w:val="00A61806"/>
    <w:rsid w:val="00A7318D"/>
    <w:rsid w:val="00A73DDE"/>
    <w:rsid w:val="00A83584"/>
    <w:rsid w:val="00AB542C"/>
    <w:rsid w:val="00AC0B03"/>
    <w:rsid w:val="00AC74C5"/>
    <w:rsid w:val="00AD38E9"/>
    <w:rsid w:val="00AF0162"/>
    <w:rsid w:val="00AF32D3"/>
    <w:rsid w:val="00B031F1"/>
    <w:rsid w:val="00B04A31"/>
    <w:rsid w:val="00B14873"/>
    <w:rsid w:val="00B15B6D"/>
    <w:rsid w:val="00B25E94"/>
    <w:rsid w:val="00B433CF"/>
    <w:rsid w:val="00B44914"/>
    <w:rsid w:val="00B56DD2"/>
    <w:rsid w:val="00B70F16"/>
    <w:rsid w:val="00B71B80"/>
    <w:rsid w:val="00B765D4"/>
    <w:rsid w:val="00B9517A"/>
    <w:rsid w:val="00BB4207"/>
    <w:rsid w:val="00BC69F4"/>
    <w:rsid w:val="00BE016F"/>
    <w:rsid w:val="00BE31F3"/>
    <w:rsid w:val="00C00EB4"/>
    <w:rsid w:val="00C01114"/>
    <w:rsid w:val="00C0191A"/>
    <w:rsid w:val="00C369FE"/>
    <w:rsid w:val="00C37961"/>
    <w:rsid w:val="00C41708"/>
    <w:rsid w:val="00C47FF4"/>
    <w:rsid w:val="00C504AD"/>
    <w:rsid w:val="00C53E78"/>
    <w:rsid w:val="00C62FFE"/>
    <w:rsid w:val="00C87173"/>
    <w:rsid w:val="00C9108D"/>
    <w:rsid w:val="00C9400A"/>
    <w:rsid w:val="00CA3480"/>
    <w:rsid w:val="00CB1880"/>
    <w:rsid w:val="00CB6360"/>
    <w:rsid w:val="00CB7E60"/>
    <w:rsid w:val="00CC78D4"/>
    <w:rsid w:val="00CE0B71"/>
    <w:rsid w:val="00CE24F2"/>
    <w:rsid w:val="00CF2563"/>
    <w:rsid w:val="00CF276A"/>
    <w:rsid w:val="00CF657D"/>
    <w:rsid w:val="00D228D7"/>
    <w:rsid w:val="00D43AA1"/>
    <w:rsid w:val="00D55B03"/>
    <w:rsid w:val="00D730C3"/>
    <w:rsid w:val="00D7668F"/>
    <w:rsid w:val="00D85CFA"/>
    <w:rsid w:val="00D908E6"/>
    <w:rsid w:val="00DA39CC"/>
    <w:rsid w:val="00DA4786"/>
    <w:rsid w:val="00DF5859"/>
    <w:rsid w:val="00E322F1"/>
    <w:rsid w:val="00E33AD4"/>
    <w:rsid w:val="00E42F9B"/>
    <w:rsid w:val="00E60D50"/>
    <w:rsid w:val="00E62BFA"/>
    <w:rsid w:val="00E93C75"/>
    <w:rsid w:val="00EB0810"/>
    <w:rsid w:val="00ED1F70"/>
    <w:rsid w:val="00ED55D2"/>
    <w:rsid w:val="00EE660D"/>
    <w:rsid w:val="00EF061C"/>
    <w:rsid w:val="00F02099"/>
    <w:rsid w:val="00F12956"/>
    <w:rsid w:val="00F14398"/>
    <w:rsid w:val="00F17740"/>
    <w:rsid w:val="00F20716"/>
    <w:rsid w:val="00F26008"/>
    <w:rsid w:val="00F42676"/>
    <w:rsid w:val="00F63E0F"/>
    <w:rsid w:val="00F64A70"/>
    <w:rsid w:val="00F82480"/>
    <w:rsid w:val="00F842E7"/>
    <w:rsid w:val="00FA38D0"/>
    <w:rsid w:val="00FB6BC6"/>
    <w:rsid w:val="00FD545E"/>
    <w:rsid w:val="00FE0C6E"/>
    <w:rsid w:val="00FE6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  <w14:docId w14:val="73CC19A3"/>
  <w15:docId w15:val="{B6294B0E-3E7C-4038-AFF4-9686F25EA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D2EF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rsid w:val="007D2EFE"/>
    <w:rPr>
      <w:color w:val="000000"/>
      <w:sz w:val="24"/>
    </w:rPr>
  </w:style>
  <w:style w:type="paragraph" w:customStyle="1" w:styleId="dka">
    <w:name w:val="Řádka"/>
    <w:rsid w:val="007D2EFE"/>
    <w:rPr>
      <w:color w:val="000000"/>
      <w:sz w:val="24"/>
    </w:rPr>
  </w:style>
  <w:style w:type="paragraph" w:customStyle="1" w:styleId="Znaka">
    <w:name w:val="Značka"/>
    <w:rsid w:val="007D2EFE"/>
    <w:pPr>
      <w:ind w:left="288"/>
    </w:pPr>
    <w:rPr>
      <w:color w:val="000000"/>
      <w:sz w:val="24"/>
    </w:rPr>
  </w:style>
  <w:style w:type="paragraph" w:customStyle="1" w:styleId="Znaka1">
    <w:name w:val="Značka 1"/>
    <w:rsid w:val="007D2EFE"/>
    <w:pPr>
      <w:ind w:left="576"/>
    </w:pPr>
    <w:rPr>
      <w:color w:val="000000"/>
      <w:sz w:val="24"/>
    </w:rPr>
  </w:style>
  <w:style w:type="paragraph" w:customStyle="1" w:styleId="sloseznamu">
    <w:name w:val="Číslo seznamu"/>
    <w:rsid w:val="007D2EFE"/>
    <w:pPr>
      <w:ind w:left="720"/>
    </w:pPr>
    <w:rPr>
      <w:color w:val="000000"/>
      <w:sz w:val="24"/>
    </w:rPr>
  </w:style>
  <w:style w:type="paragraph" w:customStyle="1" w:styleId="Podnadpis1">
    <w:name w:val="Podnadpis1"/>
    <w:rsid w:val="007D2EFE"/>
    <w:rPr>
      <w:b/>
      <w:i/>
      <w:color w:val="000000"/>
      <w:sz w:val="24"/>
    </w:rPr>
  </w:style>
  <w:style w:type="paragraph" w:customStyle="1" w:styleId="Nadpis">
    <w:name w:val="Nadpis"/>
    <w:rsid w:val="007D2EFE"/>
    <w:pPr>
      <w:jc w:val="center"/>
    </w:pPr>
    <w:rPr>
      <w:rFonts w:ascii="Arial" w:hAnsi="Arial"/>
      <w:b/>
      <w:color w:val="000000"/>
      <w:sz w:val="36"/>
    </w:rPr>
  </w:style>
  <w:style w:type="paragraph" w:styleId="Zhlav">
    <w:name w:val="header"/>
    <w:basedOn w:val="Normln"/>
    <w:semiHidden/>
    <w:rsid w:val="007D2EFE"/>
    <w:rPr>
      <w:color w:val="000000"/>
      <w:sz w:val="24"/>
    </w:rPr>
  </w:style>
  <w:style w:type="paragraph" w:styleId="Zpat">
    <w:name w:val="footer"/>
    <w:basedOn w:val="Normln"/>
    <w:semiHidden/>
    <w:rsid w:val="007D2EFE"/>
    <w:rPr>
      <w:color w:val="000000"/>
      <w:sz w:val="24"/>
    </w:rPr>
  </w:style>
  <w:style w:type="character" w:styleId="Hypertextovodkaz">
    <w:name w:val="Hyperlink"/>
    <w:basedOn w:val="Standardnpsmoodstavce"/>
    <w:semiHidden/>
    <w:rsid w:val="007D2EFE"/>
    <w:rPr>
      <w:color w:val="0000FF"/>
      <w:u w:val="single"/>
    </w:rPr>
  </w:style>
  <w:style w:type="paragraph" w:customStyle="1" w:styleId="AZKpoznpodarou">
    <w:name w:val="AZK pozn. pod čarou"/>
    <w:basedOn w:val="Normln"/>
    <w:next w:val="Normln"/>
    <w:rsid w:val="007D2EFE"/>
    <w:rPr>
      <w:rFonts w:ascii="AT*France" w:hAnsi="AT*France"/>
      <w:color w:val="005641"/>
      <w:sz w:val="18"/>
      <w:szCs w:val="18"/>
    </w:rPr>
  </w:style>
  <w:style w:type="paragraph" w:styleId="Textbubliny">
    <w:name w:val="Balloon Text"/>
    <w:basedOn w:val="Normln"/>
    <w:semiHidden/>
    <w:rsid w:val="007D2EFE"/>
    <w:rPr>
      <w:rFonts w:ascii="Tahoma" w:hAnsi="Tahoma" w:cs="Tahoma"/>
      <w:sz w:val="16"/>
      <w:szCs w:val="16"/>
    </w:rPr>
  </w:style>
  <w:style w:type="paragraph" w:styleId="Seznamsodrkami">
    <w:name w:val="List Bullet"/>
    <w:basedOn w:val="Normln"/>
    <w:uiPriority w:val="99"/>
    <w:unhideWhenUsed/>
    <w:rsid w:val="006C185B"/>
    <w:pPr>
      <w:numPr>
        <w:numId w:val="1"/>
      </w:numPr>
      <w:contextualSpacing/>
    </w:pPr>
  </w:style>
  <w:style w:type="character" w:customStyle="1" w:styleId="ZkladntextChar">
    <w:name w:val="Základní text Char"/>
    <w:basedOn w:val="Standardnpsmoodstavce"/>
    <w:link w:val="Zkladntext"/>
    <w:semiHidden/>
    <w:rsid w:val="0027729D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Projekty\2006\128-P06P128-Brno%20-%20VUT,v&#237;ce&#250;&#269;elov&#225;%20sport.hala\Texty\P06P128_sti_des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D152E-BBA3-46B2-9189-561E99034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P06P128_sti_desky</Template>
  <TotalTime>0</TotalTime>
  <Pages>1</Pages>
  <Words>85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AZ KLIMA, s.r.o.</vt:lpstr>
    </vt:vector>
  </TitlesOfParts>
  <Company>a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 KLIMA, s.r.o.</dc:title>
  <dc:creator>Petr Auf</dc:creator>
  <cp:lastModifiedBy>Stastnikova</cp:lastModifiedBy>
  <cp:revision>2</cp:revision>
  <cp:lastPrinted>2017-03-09T09:05:00Z</cp:lastPrinted>
  <dcterms:created xsi:type="dcterms:W3CDTF">2018-06-28T11:53:00Z</dcterms:created>
  <dcterms:modified xsi:type="dcterms:W3CDTF">2018-06-28T11:53:00Z</dcterms:modified>
</cp:coreProperties>
</file>